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1B" w:rsidRPr="00BD209C" w:rsidRDefault="0025581B" w:rsidP="00926322">
      <w:pPr>
        <w:spacing w:before="240" w:after="0" w:line="360" w:lineRule="auto"/>
        <w:ind w:right="-70"/>
        <w:rPr>
          <w:b/>
        </w:rPr>
      </w:pPr>
      <w:r w:rsidRPr="00BD209C">
        <w:rPr>
          <w:b/>
        </w:rPr>
        <w:t xml:space="preserve">        Adı  Soyadı :…………………………………………   </w:t>
      </w:r>
      <w:r w:rsidRPr="00BD209C">
        <w:rPr>
          <w:b/>
        </w:rPr>
        <w:tab/>
      </w:r>
      <w:r w:rsidRPr="00BD209C">
        <w:rPr>
          <w:b/>
        </w:rPr>
        <w:tab/>
      </w:r>
      <w:r w:rsidRPr="00BD209C">
        <w:rPr>
          <w:b/>
        </w:rPr>
        <w:tab/>
        <w:t xml:space="preserve">                         </w:t>
      </w:r>
      <w:r>
        <w:rPr>
          <w:b/>
        </w:rPr>
        <w:t xml:space="preserve">       </w:t>
      </w:r>
      <w:r w:rsidRPr="00BD209C">
        <w:rPr>
          <w:b/>
        </w:rPr>
        <w:t xml:space="preserve"> ………… / ……….. / 2010</w:t>
      </w:r>
    </w:p>
    <w:p w:rsidR="0025581B" w:rsidRPr="00BD209C" w:rsidRDefault="0025581B" w:rsidP="00926322">
      <w:pPr>
        <w:spacing w:before="240" w:after="0" w:line="360" w:lineRule="auto"/>
        <w:ind w:right="141"/>
        <w:rPr>
          <w:b/>
        </w:rPr>
      </w:pPr>
      <w:r w:rsidRPr="00BD209C">
        <w:rPr>
          <w:b/>
        </w:rPr>
        <w:t xml:space="preserve">        No</w:t>
      </w:r>
      <w:r w:rsidRPr="00BD209C">
        <w:rPr>
          <w:b/>
        </w:rPr>
        <w:tab/>
        <w:t xml:space="preserve">   :…………………..</w:t>
      </w:r>
      <w:r w:rsidRPr="00BD209C">
        <w:rPr>
          <w:b/>
        </w:rPr>
        <w:tab/>
      </w:r>
      <w:r w:rsidRPr="00BD209C">
        <w:rPr>
          <w:b/>
        </w:rPr>
        <w:tab/>
      </w:r>
      <w:r w:rsidRPr="00BD209C">
        <w:rPr>
          <w:b/>
        </w:rPr>
        <w:tab/>
      </w:r>
      <w:r w:rsidRPr="00BD209C">
        <w:rPr>
          <w:b/>
        </w:rPr>
        <w:tab/>
      </w:r>
      <w:r w:rsidRPr="00BD209C">
        <w:rPr>
          <w:b/>
        </w:rPr>
        <w:tab/>
      </w:r>
      <w:r w:rsidRPr="00BD209C">
        <w:rPr>
          <w:b/>
        </w:rPr>
        <w:tab/>
        <w:t xml:space="preserve">                        </w:t>
      </w:r>
      <w:r>
        <w:rPr>
          <w:b/>
        </w:rPr>
        <w:t xml:space="preserve">  </w:t>
      </w:r>
      <w:r w:rsidRPr="00BD209C">
        <w:rPr>
          <w:b/>
        </w:rPr>
        <w:t>Aldığı Puan:</w:t>
      </w:r>
    </w:p>
    <w:p w:rsidR="0025581B" w:rsidRPr="00BD209C" w:rsidRDefault="0025581B" w:rsidP="00A36C63">
      <w:pPr>
        <w:spacing w:line="240" w:lineRule="auto"/>
        <w:ind w:right="141"/>
        <w:jc w:val="center"/>
        <w:rPr>
          <w:rStyle w:val="Emphasis"/>
          <w:bCs/>
          <w:iCs w:val="0"/>
          <w:color w:val="auto"/>
        </w:rPr>
      </w:pPr>
      <w:r w:rsidRPr="00BD209C">
        <w:rPr>
          <w:rStyle w:val="Emphasis"/>
          <w:bCs/>
          <w:iCs w:val="0"/>
          <w:color w:val="auto"/>
        </w:rPr>
        <w:t>H A Y A T    B İ L G İ S İ</w:t>
      </w:r>
    </w:p>
    <w:p w:rsidR="0025581B" w:rsidRPr="00BD209C" w:rsidRDefault="0025581B" w:rsidP="00A36C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40" w:lineRule="auto"/>
        <w:ind w:right="141"/>
        <w:jc w:val="center"/>
        <w:rPr>
          <w:b/>
        </w:rPr>
        <w:sectPr w:rsidR="0025581B" w:rsidRPr="00BD209C" w:rsidSect="00BA63E9">
          <w:pgSz w:w="11906" w:h="16838" w:code="9"/>
          <w:pgMar w:top="340" w:right="227" w:bottom="227" w:left="340" w:header="0" w:footer="0" w:gutter="0"/>
          <w:pg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pgBorders>
          <w:cols w:sep="1" w:space="369"/>
          <w:rtlGutter/>
          <w:docGrid w:linePitch="360"/>
        </w:sectPr>
      </w:pPr>
    </w:p>
    <w:p w:rsidR="0025581B" w:rsidRPr="00BD209C" w:rsidRDefault="0025581B" w:rsidP="00001483">
      <w:pPr>
        <w:pStyle w:val="ListParagraph"/>
        <w:numPr>
          <w:ilvl w:val="0"/>
          <w:numId w:val="14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>Anne, baba ve çocuklardan oluşan topluluğa ne denir?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topluluk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>aile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birey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 xml:space="preserve">Kurallara </w:t>
      </w:r>
      <w:r w:rsidRPr="00BD209C">
        <w:rPr>
          <w:b/>
          <w:u w:val="single"/>
        </w:rPr>
        <w:t>uymamak</w:t>
      </w:r>
      <w:r w:rsidRPr="00BD209C">
        <w:rPr>
          <w:b/>
        </w:rPr>
        <w:t xml:space="preserve"> aşağıdakilerden hangisine sebep olur?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Derslerimiz aksamaz.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>Okulun düzeni bozulur.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Başarımız artar.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>Aşağıdakilerden hangisi okul çantamızda olması ger</w:t>
      </w:r>
      <w:r w:rsidRPr="00BD209C">
        <w:rPr>
          <w:b/>
        </w:rPr>
        <w:t>e</w:t>
      </w:r>
      <w:r w:rsidRPr="00BD209C">
        <w:rPr>
          <w:b/>
        </w:rPr>
        <w:t xml:space="preserve">kenlerden biri </w:t>
      </w:r>
      <w:r w:rsidRPr="00BD209C">
        <w:rPr>
          <w:b/>
          <w:u w:val="single"/>
        </w:rPr>
        <w:t>değildir</w:t>
      </w:r>
      <w:r w:rsidRPr="00BD209C">
        <w:rPr>
          <w:b/>
        </w:rPr>
        <w:t>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Defter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Kitap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>Oyuncak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>Bizden farklı özelliklere sahip insanlara karşı sergilen</w:t>
      </w:r>
      <w:r w:rsidRPr="00BD209C">
        <w:rPr>
          <w:b/>
        </w:rPr>
        <w:t>e</w:t>
      </w:r>
      <w:r w:rsidRPr="00BD209C">
        <w:rPr>
          <w:b/>
        </w:rPr>
        <w:t xml:space="preserve">cek hangi davranış </w:t>
      </w:r>
      <w:r w:rsidRPr="00BD209C">
        <w:rPr>
          <w:b/>
          <w:u w:val="single"/>
        </w:rPr>
        <w:t>yanlış</w:t>
      </w:r>
      <w:r w:rsidRPr="00BD209C">
        <w:rPr>
          <w:b/>
        </w:rPr>
        <w:t xml:space="preserve"> olur?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 xml:space="preserve">Alay etmek 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Hoşgörülü olmak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Saygı duymak 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>Bireysel farklılıkları……………..</w:t>
      </w:r>
      <w:r w:rsidRPr="00BD209C">
        <w:rPr>
          <w:b/>
        </w:rPr>
        <w:tab/>
        <w:t xml:space="preserve"> ile karşılamalıyız?</w:t>
      </w:r>
    </w:p>
    <w:p w:rsidR="0025581B" w:rsidRPr="00BD209C" w:rsidRDefault="0025581B" w:rsidP="00001483">
      <w:pPr>
        <w:pStyle w:val="ListParagraph"/>
        <w:spacing w:after="0" w:line="240" w:lineRule="auto"/>
        <w:ind w:left="360" w:right="-36" w:hanging="218"/>
        <w:rPr>
          <w:b/>
        </w:rPr>
      </w:pPr>
      <w:r w:rsidRPr="00BD209C">
        <w:rPr>
          <w:b/>
        </w:rPr>
        <w:t>Cümlede boş bırakılan yere hangi sözcük getirilmelidir?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 xml:space="preserve">hoşgörü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öfke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kıskançlık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 xml:space="preserve">Verilen durumlardan hangisinin sonucu </w:t>
      </w:r>
      <w:r w:rsidRPr="00BD209C">
        <w:rPr>
          <w:b/>
          <w:u w:val="single"/>
        </w:rPr>
        <w:t>olumsuzdur</w:t>
      </w:r>
      <w:r w:rsidRPr="00BD209C">
        <w:rPr>
          <w:b/>
        </w:rPr>
        <w:t>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Okula gitmeden önce çantamızı hazırlamak 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 xml:space="preserve">Okul çantamızı hazırlamadan okula gitmek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Okula gitmeden önce okul çantamızı kontrol etmek.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 xml:space="preserve">Sınıfımızda, yazı tahtasının üzerinde hangisi </w:t>
      </w:r>
      <w:r w:rsidRPr="00BD209C">
        <w:rPr>
          <w:b/>
          <w:u w:val="single"/>
        </w:rPr>
        <w:t>bulunmaz</w:t>
      </w:r>
      <w:r w:rsidRPr="00BD209C">
        <w:rPr>
          <w:b/>
        </w:rPr>
        <w:t>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İstiklal Marşı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Atatürk'ün portesi 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>Mevsim Şeridi</w:t>
      </w:r>
    </w:p>
    <w:p w:rsidR="0025581B" w:rsidRPr="00001483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>
        <w:t xml:space="preserve"> </w:t>
      </w:r>
      <w:r w:rsidRPr="00001483">
        <w:rPr>
          <w:b/>
        </w:rPr>
        <w:t xml:space="preserve">I. Okula zamanında gelmek </w:t>
      </w:r>
    </w:p>
    <w:p w:rsidR="0025581B" w:rsidRPr="001E7537" w:rsidRDefault="0025581B" w:rsidP="001E7537">
      <w:pPr>
        <w:spacing w:after="0" w:line="240" w:lineRule="auto"/>
        <w:ind w:right="-36"/>
        <w:rPr>
          <w:b/>
        </w:rPr>
      </w:pPr>
      <w:r>
        <w:rPr>
          <w:b/>
        </w:rPr>
        <w:t xml:space="preserve">       </w:t>
      </w:r>
      <w:r w:rsidRPr="001E7537">
        <w:rPr>
          <w:b/>
        </w:rPr>
        <w:t xml:space="preserve">II. Derslere zamanında girmek </w:t>
      </w:r>
    </w:p>
    <w:p w:rsidR="0025581B" w:rsidRPr="001E7537" w:rsidRDefault="0025581B" w:rsidP="001E7537">
      <w:pPr>
        <w:spacing w:after="0" w:line="240" w:lineRule="auto"/>
        <w:ind w:right="-36"/>
        <w:rPr>
          <w:b/>
        </w:rPr>
      </w:pPr>
      <w:r>
        <w:rPr>
          <w:b/>
        </w:rPr>
        <w:t xml:space="preserve">       </w:t>
      </w:r>
      <w:r w:rsidRPr="001E7537">
        <w:rPr>
          <w:b/>
        </w:rPr>
        <w:t xml:space="preserve">III. Derslerde gürültü yapmak </w:t>
      </w:r>
    </w:p>
    <w:p w:rsidR="0025581B" w:rsidRPr="001E7537" w:rsidRDefault="0025581B" w:rsidP="001E7537">
      <w:pPr>
        <w:spacing w:after="0" w:line="240" w:lineRule="auto"/>
        <w:ind w:right="-36"/>
        <w:rPr>
          <w:b/>
        </w:rPr>
      </w:pPr>
      <w:r>
        <w:rPr>
          <w:b/>
        </w:rPr>
        <w:t xml:space="preserve">            </w:t>
      </w:r>
      <w:r w:rsidRPr="001E7537">
        <w:rPr>
          <w:b/>
        </w:rPr>
        <w:t>Yukarıdaki ifadelerden hangileri okul kurallarıdır?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 xml:space="preserve">I ve II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I ve III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II ve III 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 xml:space="preserve">Alışveriş yaptıktan sonra hangisini almamız şart </w:t>
      </w:r>
      <w:r w:rsidRPr="00BD209C">
        <w:rPr>
          <w:b/>
          <w:u w:val="single"/>
        </w:rPr>
        <w:t>değildir</w:t>
      </w:r>
      <w:r w:rsidRPr="00BD209C">
        <w:rPr>
          <w:b/>
        </w:rPr>
        <w:t>?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 xml:space="preserve">Ürünün poşeti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Garanti belgesi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Alışveriş fişi 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>Ayşe, ev ödevi için bir araştırma yapmak istiyor. A</w:t>
      </w:r>
      <w:r w:rsidRPr="00BD209C">
        <w:rPr>
          <w:b/>
        </w:rPr>
        <w:t>n</w:t>
      </w:r>
      <w:r w:rsidRPr="00BD209C">
        <w:rPr>
          <w:b/>
        </w:rPr>
        <w:t>cak az zamanı var. Ayşe aşağıdakilerden hangisini ku</w:t>
      </w:r>
      <w:r w:rsidRPr="00BD209C">
        <w:rPr>
          <w:b/>
        </w:rPr>
        <w:t>l</w:t>
      </w:r>
      <w:r w:rsidRPr="00BD209C">
        <w:rPr>
          <w:b/>
        </w:rPr>
        <w:t>lanmalıdır?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>bilgisayar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fotokopi makinesi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tepegöz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 xml:space="preserve">Grup çalışmalarında hangisi </w:t>
      </w:r>
      <w:r w:rsidRPr="00BD209C">
        <w:rPr>
          <w:b/>
          <w:u w:val="single"/>
        </w:rPr>
        <w:t>yapılmamalıdır</w:t>
      </w:r>
      <w:r w:rsidRPr="00BD209C">
        <w:rPr>
          <w:b/>
        </w:rPr>
        <w:t>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Görev paylaşımı 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 xml:space="preserve">Fikir alışverişi 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>Kavga</w:t>
      </w:r>
    </w:p>
    <w:p w:rsidR="0025581B" w:rsidRPr="00BD209C" w:rsidRDefault="0025581B" w:rsidP="00001483">
      <w:pPr>
        <w:pStyle w:val="ListParagraph"/>
        <w:numPr>
          <w:ilvl w:val="0"/>
          <w:numId w:val="23"/>
        </w:numPr>
        <w:spacing w:after="0" w:line="240" w:lineRule="auto"/>
        <w:ind w:right="-36" w:hanging="218"/>
        <w:rPr>
          <w:b/>
        </w:rPr>
      </w:pPr>
      <w:r w:rsidRPr="00BD209C">
        <w:rPr>
          <w:b/>
        </w:rPr>
        <w:t>23 Nisan’da kutlanan bayramın adı nedir?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Çocuk Bayramı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</w:pPr>
      <w:r w:rsidRPr="00BD209C">
        <w:t>23 Nisan Çocuk Bayramı</w:t>
      </w:r>
    </w:p>
    <w:p w:rsidR="0025581B" w:rsidRPr="000C7BEA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36" w:hanging="218"/>
        <w:rPr>
          <w:color w:val="FF0000"/>
        </w:rPr>
      </w:pPr>
      <w:r w:rsidRPr="000C7BEA">
        <w:rPr>
          <w:color w:val="FF0000"/>
        </w:rPr>
        <w:t>23 Nisan Ulusal Egemenlik ve Çocuk Bayramı</w:t>
      </w:r>
    </w:p>
    <w:p w:rsidR="0025581B" w:rsidRPr="00BD209C" w:rsidRDefault="0025581B" w:rsidP="006F3FA4">
      <w:pPr>
        <w:pStyle w:val="ListParagraph"/>
        <w:numPr>
          <w:ilvl w:val="0"/>
          <w:numId w:val="23"/>
        </w:numPr>
        <w:spacing w:after="0" w:line="240" w:lineRule="auto"/>
        <w:ind w:right="106" w:hanging="218"/>
        <w:rPr>
          <w:b/>
        </w:rPr>
      </w:pPr>
      <w:r w:rsidRPr="00BD209C">
        <w:rPr>
          <w:b/>
        </w:rPr>
        <w:t>Bir yıl ….. mevsim ………ay üç yüz atmış beş  gün ……  saattir. Cümlesindeki noktalı yerlere sırasıyla hangi seçenektekiler gelmelidir?</w:t>
      </w:r>
    </w:p>
    <w:p w:rsidR="0025581B" w:rsidRPr="00BD209C" w:rsidRDefault="0025581B" w:rsidP="00001483">
      <w:pPr>
        <w:pStyle w:val="ListParagraph"/>
        <w:numPr>
          <w:ilvl w:val="1"/>
          <w:numId w:val="23"/>
        </w:numPr>
        <w:spacing w:after="0" w:line="240" w:lineRule="auto"/>
        <w:ind w:right="-106" w:hanging="218"/>
      </w:pPr>
      <w:r w:rsidRPr="00BD209C">
        <w:t>12 – 4 - 6</w:t>
      </w:r>
    </w:p>
    <w:p w:rsidR="0025581B" w:rsidRPr="00BD209C" w:rsidRDefault="0025581B" w:rsidP="00926322">
      <w:pPr>
        <w:pStyle w:val="ListParagraph"/>
        <w:numPr>
          <w:ilvl w:val="1"/>
          <w:numId w:val="23"/>
        </w:numPr>
        <w:spacing w:after="0" w:line="240" w:lineRule="auto"/>
        <w:ind w:right="106"/>
      </w:pPr>
      <w:r w:rsidRPr="00BD209C">
        <w:t>4 – 6 - 12</w:t>
      </w:r>
    </w:p>
    <w:p w:rsidR="0025581B" w:rsidRPr="000C7BEA" w:rsidRDefault="0025581B" w:rsidP="00926322">
      <w:pPr>
        <w:pStyle w:val="ListParagraph"/>
        <w:numPr>
          <w:ilvl w:val="1"/>
          <w:numId w:val="23"/>
        </w:numPr>
        <w:spacing w:after="0" w:line="240" w:lineRule="auto"/>
        <w:ind w:right="106"/>
        <w:rPr>
          <w:color w:val="FF0000"/>
        </w:rPr>
      </w:pPr>
      <w:r w:rsidRPr="000C7BEA">
        <w:rPr>
          <w:color w:val="FF0000"/>
        </w:rPr>
        <w:t>4 – 12 - 6</w:t>
      </w:r>
    </w:p>
    <w:p w:rsidR="0025581B" w:rsidRPr="00BD209C" w:rsidRDefault="0025581B" w:rsidP="00926322">
      <w:pPr>
        <w:pStyle w:val="ListParagraph"/>
        <w:numPr>
          <w:ilvl w:val="0"/>
          <w:numId w:val="23"/>
        </w:numPr>
        <w:spacing w:after="0" w:line="240" w:lineRule="auto"/>
        <w:ind w:right="106"/>
        <w:rPr>
          <w:b/>
        </w:rPr>
      </w:pPr>
      <w:r w:rsidRPr="00BD209C">
        <w:rPr>
          <w:b/>
        </w:rPr>
        <w:t>23 Nisan niçin bayram ilan edilmiştir?</w:t>
      </w:r>
    </w:p>
    <w:p w:rsidR="0025581B" w:rsidRPr="00BD209C" w:rsidRDefault="0025581B" w:rsidP="00926322">
      <w:pPr>
        <w:pStyle w:val="ListParagraph"/>
        <w:numPr>
          <w:ilvl w:val="1"/>
          <w:numId w:val="26"/>
        </w:numPr>
        <w:spacing w:after="0" w:line="240" w:lineRule="auto"/>
        <w:ind w:right="106"/>
      </w:pPr>
      <w:r w:rsidRPr="00BD209C">
        <w:t>Cumhuriyet kurulduğu için</w:t>
      </w:r>
    </w:p>
    <w:p w:rsidR="0025581B" w:rsidRPr="00BD209C" w:rsidRDefault="0025581B" w:rsidP="00926322">
      <w:pPr>
        <w:pStyle w:val="ListParagraph"/>
        <w:numPr>
          <w:ilvl w:val="1"/>
          <w:numId w:val="26"/>
        </w:numPr>
        <w:spacing w:after="0" w:line="240" w:lineRule="auto"/>
        <w:ind w:right="106"/>
      </w:pPr>
      <w:r w:rsidRPr="00BD209C">
        <w:t>Yurdumuz düşmanlardan kurtulduğu için</w:t>
      </w:r>
    </w:p>
    <w:p w:rsidR="0025581B" w:rsidRPr="000C7BEA" w:rsidRDefault="0025581B" w:rsidP="00926322">
      <w:pPr>
        <w:pStyle w:val="ListParagraph"/>
        <w:numPr>
          <w:ilvl w:val="1"/>
          <w:numId w:val="26"/>
        </w:numPr>
        <w:spacing w:after="0" w:line="240" w:lineRule="auto"/>
        <w:ind w:right="106"/>
        <w:rPr>
          <w:color w:val="FF0000"/>
        </w:rPr>
      </w:pPr>
      <w:r w:rsidRPr="000C7BEA">
        <w:rPr>
          <w:color w:val="FF0000"/>
        </w:rPr>
        <w:t>İlk Türkiye Büyük Millet Meclisi açıldığı için</w:t>
      </w:r>
    </w:p>
    <w:p w:rsidR="0025581B" w:rsidRPr="00BD209C" w:rsidRDefault="0025581B" w:rsidP="00926322">
      <w:pPr>
        <w:pStyle w:val="ListParagraph"/>
        <w:numPr>
          <w:ilvl w:val="0"/>
          <w:numId w:val="27"/>
        </w:numPr>
        <w:spacing w:after="0" w:line="240" w:lineRule="auto"/>
        <w:ind w:right="106"/>
        <w:rPr>
          <w:b/>
        </w:rPr>
      </w:pPr>
      <w:r w:rsidRPr="00BD209C">
        <w:rPr>
          <w:b/>
        </w:rPr>
        <w:t>19 mayısta kutlayacağımız bayramın adı nedir?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</w:pPr>
      <w:r w:rsidRPr="00BD209C">
        <w:t>19 Mayıs gençlik bayramı</w:t>
      </w:r>
    </w:p>
    <w:p w:rsidR="0025581B" w:rsidRPr="000C7BEA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rPr>
          <w:color w:val="FF0000"/>
        </w:rPr>
      </w:pPr>
      <w:r w:rsidRPr="000C7BEA">
        <w:rPr>
          <w:color w:val="FF0000"/>
        </w:rPr>
        <w:t>19 Mayıs Atatürk’ü Anma ve Gençlik ve Spor Ba</w:t>
      </w:r>
      <w:r w:rsidRPr="000C7BEA">
        <w:rPr>
          <w:color w:val="FF0000"/>
        </w:rPr>
        <w:t>y</w:t>
      </w:r>
      <w:r w:rsidRPr="000C7BEA">
        <w:rPr>
          <w:color w:val="FF0000"/>
        </w:rPr>
        <w:t>ramı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</w:pPr>
      <w:r w:rsidRPr="00BD209C">
        <w:t>19 Mayıs Spor Bayramı</w:t>
      </w:r>
    </w:p>
    <w:p w:rsidR="0025581B" w:rsidRPr="00BD209C" w:rsidRDefault="0025581B" w:rsidP="00926322">
      <w:pPr>
        <w:pStyle w:val="ListParagraph"/>
        <w:numPr>
          <w:ilvl w:val="0"/>
          <w:numId w:val="27"/>
        </w:numPr>
        <w:spacing w:after="0" w:line="240" w:lineRule="auto"/>
        <w:ind w:right="106"/>
        <w:rPr>
          <w:b/>
        </w:rPr>
      </w:pPr>
      <w:r w:rsidRPr="00BD209C">
        <w:rPr>
          <w:b/>
        </w:rPr>
        <w:t>19 Mayıs niçin bayram ilan edilmiştir?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</w:pPr>
      <w:r w:rsidRPr="00BD209C">
        <w:t>Sevinçli bir gün olduğu için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</w:pPr>
      <w:r w:rsidRPr="00BD209C">
        <w:t>Düşmanlardan kurtulduğumuz için</w:t>
      </w:r>
    </w:p>
    <w:p w:rsidR="0025581B" w:rsidRPr="000C7BEA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rPr>
          <w:color w:val="FF0000"/>
        </w:rPr>
      </w:pPr>
      <w:r w:rsidRPr="000C7BEA">
        <w:rPr>
          <w:color w:val="FF0000"/>
        </w:rPr>
        <w:t>Kurtuluş savaşımız başladığı için</w:t>
      </w:r>
    </w:p>
    <w:p w:rsidR="0025581B" w:rsidRPr="00BD209C" w:rsidRDefault="0025581B" w:rsidP="00926322">
      <w:pPr>
        <w:pStyle w:val="ListParagraph"/>
        <w:numPr>
          <w:ilvl w:val="0"/>
          <w:numId w:val="27"/>
        </w:numPr>
        <w:spacing w:after="0" w:line="240" w:lineRule="auto"/>
        <w:ind w:right="106"/>
        <w:jc w:val="both"/>
        <w:rPr>
          <w:b/>
        </w:rPr>
      </w:pPr>
      <w:r w:rsidRPr="00BD209C">
        <w:rPr>
          <w:b/>
        </w:rPr>
        <w:t>İlkbahar mevsiminin ayları aşağıdakilerden hangiler</w:t>
      </w:r>
      <w:r w:rsidRPr="00BD209C">
        <w:rPr>
          <w:b/>
        </w:rPr>
        <w:t>i</w:t>
      </w:r>
      <w:r w:rsidRPr="00BD209C">
        <w:rPr>
          <w:b/>
        </w:rPr>
        <w:t>dir?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Aralık – ocak - şubat</w:t>
      </w:r>
    </w:p>
    <w:p w:rsidR="0025581B" w:rsidRPr="000C7BEA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  <w:rPr>
          <w:color w:val="FF0000"/>
        </w:rPr>
      </w:pPr>
      <w:r w:rsidRPr="000C7BEA">
        <w:rPr>
          <w:color w:val="FF0000"/>
        </w:rPr>
        <w:t>mart – nisan - mayıs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haziran – temmuz - ağustos</w:t>
      </w:r>
    </w:p>
    <w:p w:rsidR="0025581B" w:rsidRPr="00BD209C" w:rsidRDefault="0025581B" w:rsidP="00926322">
      <w:pPr>
        <w:pStyle w:val="ListParagraph"/>
        <w:numPr>
          <w:ilvl w:val="0"/>
          <w:numId w:val="27"/>
        </w:numPr>
        <w:spacing w:after="0" w:line="240" w:lineRule="auto"/>
        <w:ind w:right="106"/>
        <w:jc w:val="both"/>
        <w:rPr>
          <w:b/>
        </w:rPr>
      </w:pPr>
      <w:r w:rsidRPr="00BD209C">
        <w:t xml:space="preserve"> </w:t>
      </w:r>
      <w:r w:rsidRPr="00BD209C">
        <w:rPr>
          <w:b/>
        </w:rPr>
        <w:t>I. Elektrikleri ihtiyaç olduğunda yakmak.</w:t>
      </w:r>
    </w:p>
    <w:p w:rsidR="0025581B" w:rsidRPr="00BD209C" w:rsidRDefault="0025581B" w:rsidP="00926322">
      <w:pPr>
        <w:pStyle w:val="ListParagraph"/>
        <w:spacing w:after="0" w:line="240" w:lineRule="auto"/>
        <w:ind w:left="360" w:right="106"/>
        <w:jc w:val="both"/>
        <w:rPr>
          <w:b/>
        </w:rPr>
      </w:pPr>
      <w:r w:rsidRPr="00BD209C">
        <w:rPr>
          <w:b/>
        </w:rPr>
        <w:t>II. Suyu lüzumsuz yere akıtmamak.</w:t>
      </w:r>
    </w:p>
    <w:p w:rsidR="0025581B" w:rsidRPr="00BD209C" w:rsidRDefault="0025581B" w:rsidP="00926322">
      <w:pPr>
        <w:pStyle w:val="ListParagraph"/>
        <w:spacing w:after="0" w:line="240" w:lineRule="auto"/>
        <w:ind w:left="360" w:right="106"/>
        <w:jc w:val="both"/>
        <w:rPr>
          <w:b/>
        </w:rPr>
      </w:pPr>
      <w:r w:rsidRPr="00BD209C">
        <w:rPr>
          <w:b/>
        </w:rPr>
        <w:t>III. Paramızı ihtiyacımıza göre harcamak.</w:t>
      </w:r>
    </w:p>
    <w:p w:rsidR="0025581B" w:rsidRPr="00BD209C" w:rsidRDefault="0025581B" w:rsidP="00926322">
      <w:pPr>
        <w:pStyle w:val="ListParagraph"/>
        <w:spacing w:after="0" w:line="240" w:lineRule="auto"/>
        <w:ind w:left="360" w:right="106"/>
        <w:jc w:val="both"/>
        <w:rPr>
          <w:b/>
        </w:rPr>
      </w:pPr>
      <w:r w:rsidRPr="00BD209C">
        <w:rPr>
          <w:b/>
        </w:rPr>
        <w:t>Yukarıdakileri yapan Furkan aşağıdakilerden hangisini yapmıştır?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Parasını boşa harcamıştır</w:t>
      </w:r>
    </w:p>
    <w:p w:rsidR="0025581B" w:rsidRPr="000C7BEA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  <w:rPr>
          <w:color w:val="FF0000"/>
        </w:rPr>
      </w:pPr>
      <w:r w:rsidRPr="000C7BEA">
        <w:rPr>
          <w:color w:val="FF0000"/>
        </w:rPr>
        <w:t>Tasarruf yapmıştır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İsraf yapmıştır</w:t>
      </w:r>
    </w:p>
    <w:p w:rsidR="0025581B" w:rsidRDefault="0025581B" w:rsidP="00926322">
      <w:pPr>
        <w:pStyle w:val="ListParagraph"/>
        <w:numPr>
          <w:ilvl w:val="0"/>
          <w:numId w:val="27"/>
        </w:numPr>
        <w:spacing w:after="0" w:line="240" w:lineRule="auto"/>
        <w:ind w:right="106"/>
        <w:jc w:val="both"/>
        <w:rPr>
          <w:b/>
        </w:rPr>
      </w:pPr>
      <w:r w:rsidRPr="00BD209C">
        <w:rPr>
          <w:b/>
        </w:rPr>
        <w:t>1-Yemek seçmiyo</w:t>
      </w:r>
      <w:r>
        <w:rPr>
          <w:b/>
        </w:rPr>
        <w:t>rum.</w:t>
      </w:r>
      <w:r>
        <w:rPr>
          <w:b/>
        </w:rPr>
        <w:tab/>
      </w:r>
    </w:p>
    <w:p w:rsidR="0025581B" w:rsidRDefault="0025581B" w:rsidP="00C876EE">
      <w:pPr>
        <w:pStyle w:val="ListParagraph"/>
        <w:spacing w:after="0" w:line="240" w:lineRule="auto"/>
        <w:ind w:left="360" w:right="106"/>
        <w:jc w:val="both"/>
        <w:rPr>
          <w:b/>
        </w:rPr>
      </w:pPr>
      <w:r>
        <w:rPr>
          <w:b/>
        </w:rPr>
        <w:t xml:space="preserve">2- Her yiyecekten yiyorum. </w:t>
      </w:r>
    </w:p>
    <w:p w:rsidR="0025581B" w:rsidRPr="00BD209C" w:rsidRDefault="0025581B" w:rsidP="00C876EE">
      <w:pPr>
        <w:pStyle w:val="ListParagraph"/>
        <w:spacing w:after="0" w:line="240" w:lineRule="auto"/>
        <w:ind w:left="360" w:right="106"/>
        <w:jc w:val="both"/>
        <w:rPr>
          <w:b/>
        </w:rPr>
      </w:pPr>
      <w:r w:rsidRPr="00BD209C">
        <w:rPr>
          <w:b/>
        </w:rPr>
        <w:t>3- Mutlu ve başarılıyım.</w:t>
      </w:r>
    </w:p>
    <w:p w:rsidR="0025581B" w:rsidRPr="00BD209C" w:rsidRDefault="0025581B" w:rsidP="00926322">
      <w:pPr>
        <w:pStyle w:val="ListParagraph"/>
        <w:spacing w:after="0" w:line="240" w:lineRule="auto"/>
        <w:ind w:left="360" w:right="106"/>
        <w:jc w:val="both"/>
        <w:rPr>
          <w:b/>
        </w:rPr>
      </w:pPr>
      <w:r w:rsidRPr="00BD209C">
        <w:rPr>
          <w:b/>
        </w:rPr>
        <w:t>Yukarıdaki cümlelerle beslenmesini özetleyen Ahmet için hangisi doğrudur?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Şişmandır</w:t>
      </w:r>
    </w:p>
    <w:p w:rsidR="0025581B" w:rsidRPr="000C7BEA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  <w:rPr>
          <w:color w:val="FF0000"/>
        </w:rPr>
      </w:pPr>
      <w:r w:rsidRPr="000C7BEA">
        <w:rPr>
          <w:color w:val="FF0000"/>
        </w:rPr>
        <w:t>Dengeli beslenmektedir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Yetersiz beslenmektedir</w:t>
      </w:r>
    </w:p>
    <w:p w:rsidR="0025581B" w:rsidRPr="00BD209C" w:rsidRDefault="0025581B" w:rsidP="00926322">
      <w:pPr>
        <w:pStyle w:val="ListParagraph"/>
        <w:numPr>
          <w:ilvl w:val="0"/>
          <w:numId w:val="27"/>
        </w:numPr>
        <w:spacing w:after="0" w:line="240" w:lineRule="auto"/>
        <w:ind w:right="106"/>
        <w:jc w:val="both"/>
        <w:rPr>
          <w:b/>
        </w:rPr>
      </w:pPr>
      <w:r w:rsidRPr="00BD209C">
        <w:rPr>
          <w:b/>
        </w:rPr>
        <w:t>1. Koca Seyit 250 kiloluk mermi kaldırdı.</w:t>
      </w:r>
    </w:p>
    <w:p w:rsidR="0025581B" w:rsidRPr="00BD209C" w:rsidRDefault="0025581B" w:rsidP="00926322">
      <w:pPr>
        <w:pStyle w:val="ListParagraph"/>
        <w:spacing w:after="0" w:line="240" w:lineRule="auto"/>
        <w:ind w:left="360" w:right="106"/>
        <w:jc w:val="both"/>
        <w:rPr>
          <w:b/>
        </w:rPr>
      </w:pPr>
      <w:r w:rsidRPr="00BD209C">
        <w:rPr>
          <w:b/>
        </w:rPr>
        <w:t>2. İki yüz elli iki bin şehit verdik.</w:t>
      </w:r>
    </w:p>
    <w:p w:rsidR="0025581B" w:rsidRPr="00BD209C" w:rsidRDefault="0025581B" w:rsidP="00926322">
      <w:pPr>
        <w:pStyle w:val="ListParagraph"/>
        <w:spacing w:after="0" w:line="240" w:lineRule="auto"/>
        <w:ind w:left="360" w:right="106"/>
        <w:jc w:val="both"/>
        <w:rPr>
          <w:b/>
        </w:rPr>
      </w:pPr>
      <w:r w:rsidRPr="00BD209C">
        <w:rPr>
          <w:b/>
        </w:rPr>
        <w:t>Yukarıdaki olaylar nerede olmuştur?</w:t>
      </w:r>
    </w:p>
    <w:p w:rsidR="0025581B" w:rsidRPr="000C7BEA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  <w:rPr>
          <w:color w:val="FF0000"/>
        </w:rPr>
      </w:pPr>
      <w:r w:rsidRPr="000C7BEA">
        <w:rPr>
          <w:color w:val="FF0000"/>
        </w:rPr>
        <w:t>Çanakkale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Antalya</w:t>
      </w:r>
    </w:p>
    <w:p w:rsidR="0025581B" w:rsidRPr="00BD209C" w:rsidRDefault="0025581B" w:rsidP="00926322">
      <w:pPr>
        <w:pStyle w:val="ListParagraph"/>
        <w:numPr>
          <w:ilvl w:val="1"/>
          <w:numId w:val="27"/>
        </w:numPr>
        <w:spacing w:after="0" w:line="240" w:lineRule="auto"/>
        <w:ind w:right="106"/>
        <w:jc w:val="both"/>
      </w:pPr>
      <w:r w:rsidRPr="00BD209C">
        <w:t>İstanbul</w:t>
      </w:r>
    </w:p>
    <w:p w:rsidR="0025581B" w:rsidRPr="00BD209C" w:rsidRDefault="0025581B" w:rsidP="00926322">
      <w:pPr>
        <w:pStyle w:val="ListParagraph"/>
        <w:spacing w:after="0" w:line="240" w:lineRule="auto"/>
        <w:ind w:right="106"/>
        <w:jc w:val="both"/>
      </w:pPr>
    </w:p>
    <w:p w:rsidR="0025581B" w:rsidRPr="00BD209C" w:rsidRDefault="0025581B" w:rsidP="00926322">
      <w:pPr>
        <w:pStyle w:val="ListParagraph"/>
        <w:spacing w:after="0" w:line="240" w:lineRule="auto"/>
        <w:ind w:right="106"/>
        <w:jc w:val="both"/>
      </w:pPr>
    </w:p>
    <w:p w:rsidR="0025581B" w:rsidRPr="00926322" w:rsidRDefault="0025581B" w:rsidP="00926322">
      <w:pPr>
        <w:spacing w:after="0"/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Pr="00926322">
        <w:rPr>
          <w:b/>
        </w:rPr>
        <w:t>BAŞARILAR DİLERİM</w:t>
      </w:r>
    </w:p>
    <w:p w:rsidR="0025581B" w:rsidRPr="00926322" w:rsidRDefault="0025581B" w:rsidP="00926322">
      <w:pPr>
        <w:spacing w:after="0" w:line="240" w:lineRule="auto"/>
        <w:ind w:right="106"/>
        <w:jc w:val="center"/>
        <w:rPr>
          <w:b/>
        </w:rPr>
      </w:pPr>
      <w:r>
        <w:rPr>
          <w:b/>
        </w:rPr>
        <w:t xml:space="preserve">                                                                                  </w:t>
      </w:r>
      <w:r w:rsidRPr="00926322">
        <w:rPr>
          <w:b/>
        </w:rPr>
        <w:t>Fahri BELEN</w:t>
      </w:r>
    </w:p>
    <w:p w:rsidR="0025581B" w:rsidRDefault="0025581B" w:rsidP="00167EF7">
      <w:pPr>
        <w:spacing w:after="0" w:line="240" w:lineRule="auto"/>
        <w:ind w:right="106"/>
        <w:rPr>
          <w:b/>
        </w:rPr>
      </w:pPr>
      <w:r w:rsidRPr="00BD209C">
        <w:rPr>
          <w:b/>
        </w:rPr>
        <w:t>Sınavı erken bitiren öğrenciler cevaplarını kontrol etsinler!</w:t>
      </w:r>
    </w:p>
    <w:p w:rsidR="0025581B" w:rsidRPr="00BD209C" w:rsidRDefault="0025581B" w:rsidP="00167EF7">
      <w:pPr>
        <w:spacing w:after="0" w:line="240" w:lineRule="auto"/>
        <w:ind w:right="106"/>
        <w:rPr>
          <w:b/>
        </w:rPr>
      </w:pPr>
      <w:hyperlink r:id="rId5" w:history="1">
        <w:r w:rsidRPr="00CF38C0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sectPr w:rsidR="0025581B" w:rsidRPr="00BD209C" w:rsidSect="00836A99">
      <w:type w:val="continuous"/>
      <w:pgSz w:w="11906" w:h="16838"/>
      <w:pgMar w:top="284" w:right="176" w:bottom="227" w:left="176" w:header="709" w:footer="709" w:gutter="0"/>
      <w:pg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gBorders>
      <w:cols w:num="2" w:sep="1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E5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0B673278"/>
    <w:multiLevelType w:val="hybridMultilevel"/>
    <w:tmpl w:val="56A0BDF0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3526A7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>
    <w:nsid w:val="10030920"/>
    <w:multiLevelType w:val="hybridMultilevel"/>
    <w:tmpl w:val="6A72FA12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734574A"/>
    <w:multiLevelType w:val="hybridMultilevel"/>
    <w:tmpl w:val="7526BA4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1E195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>
    <w:nsid w:val="1E8B02C7"/>
    <w:multiLevelType w:val="hybridMultilevel"/>
    <w:tmpl w:val="C5C490F4"/>
    <w:lvl w:ilvl="0" w:tplc="B7DE4B4A">
      <w:start w:val="7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7">
    <w:nsid w:val="24116275"/>
    <w:multiLevelType w:val="hybridMultilevel"/>
    <w:tmpl w:val="28F8F8EA"/>
    <w:lvl w:ilvl="0" w:tplc="041F000F">
      <w:start w:val="1"/>
      <w:numFmt w:val="decimal"/>
      <w:lvlText w:val="%1."/>
      <w:lvlJc w:val="left"/>
      <w:pPr>
        <w:ind w:left="249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8">
    <w:nsid w:val="28101807"/>
    <w:multiLevelType w:val="hybridMultilevel"/>
    <w:tmpl w:val="502AED7A"/>
    <w:lvl w:ilvl="0" w:tplc="041F0011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9">
    <w:nsid w:val="2B7A1F1F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>
    <w:nsid w:val="30A329F8"/>
    <w:multiLevelType w:val="hybridMultilevel"/>
    <w:tmpl w:val="5DBC8514"/>
    <w:lvl w:ilvl="0" w:tplc="CDB07568">
      <w:start w:val="1"/>
      <w:numFmt w:val="lowerLetter"/>
      <w:lvlText w:val="%1)"/>
      <w:lvlJc w:val="left"/>
      <w:pPr>
        <w:ind w:left="24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  <w:rPr>
        <w:rFonts w:cs="Times New Roman"/>
      </w:rPr>
    </w:lvl>
  </w:abstractNum>
  <w:abstractNum w:abstractNumId="11">
    <w:nsid w:val="3139265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>
    <w:nsid w:val="32FB0D5D"/>
    <w:multiLevelType w:val="hybridMultilevel"/>
    <w:tmpl w:val="9424A78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36ED6B17"/>
    <w:multiLevelType w:val="hybridMultilevel"/>
    <w:tmpl w:val="3E4431D2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A324D82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>
    <w:nsid w:val="3BBB406B"/>
    <w:multiLevelType w:val="hybridMultilevel"/>
    <w:tmpl w:val="0BDC6404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>
    <w:nsid w:val="3DC45940"/>
    <w:multiLevelType w:val="hybridMultilevel"/>
    <w:tmpl w:val="10E440DC"/>
    <w:lvl w:ilvl="0" w:tplc="3CDC553A">
      <w:numFmt w:val="bullet"/>
      <w:lvlText w:val="-"/>
      <w:lvlJc w:val="left"/>
      <w:pPr>
        <w:ind w:left="2484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7">
    <w:nsid w:val="40333632"/>
    <w:multiLevelType w:val="hybridMultilevel"/>
    <w:tmpl w:val="49525F32"/>
    <w:lvl w:ilvl="0" w:tplc="041F0009">
      <w:start w:val="1"/>
      <w:numFmt w:val="bullet"/>
      <w:lvlText w:val=""/>
      <w:lvlJc w:val="left"/>
      <w:pPr>
        <w:ind w:left="207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8">
    <w:nsid w:val="43211822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>
    <w:nsid w:val="455936C5"/>
    <w:multiLevelType w:val="hybridMultilevel"/>
    <w:tmpl w:val="8CA4FB40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55E85E29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>
    <w:nsid w:val="58C24EDD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>
    <w:nsid w:val="58E058C4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>
    <w:nsid w:val="594B4A6F"/>
    <w:multiLevelType w:val="hybridMultilevel"/>
    <w:tmpl w:val="B56682E0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2B511A"/>
    <w:multiLevelType w:val="multilevel"/>
    <w:tmpl w:val="94CE4D0C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>
    <w:nsid w:val="64734D95"/>
    <w:multiLevelType w:val="hybridMultilevel"/>
    <w:tmpl w:val="BF7A45CA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66A8152B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>
    <w:nsid w:val="67E6313F"/>
    <w:multiLevelType w:val="hybridMultilevel"/>
    <w:tmpl w:val="03AEAC38"/>
    <w:lvl w:ilvl="0" w:tplc="041F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8">
    <w:nsid w:val="6FF430EB"/>
    <w:multiLevelType w:val="hybridMultilevel"/>
    <w:tmpl w:val="4CA6FC9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2C549F8"/>
    <w:multiLevelType w:val="multilevel"/>
    <w:tmpl w:val="3F1C891C"/>
    <w:lvl w:ilvl="0">
      <w:start w:val="15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0">
    <w:nsid w:val="73F55ACA"/>
    <w:multiLevelType w:val="hybridMultilevel"/>
    <w:tmpl w:val="AE4C08C2"/>
    <w:lvl w:ilvl="0" w:tplc="6D9A0882">
      <w:start w:val="1"/>
      <w:numFmt w:val="decimal"/>
      <w:lvlText w:val="%1)"/>
      <w:lvlJc w:val="left"/>
      <w:pPr>
        <w:ind w:left="177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1">
    <w:nsid w:val="7D5455AE"/>
    <w:multiLevelType w:val="multilevel"/>
    <w:tmpl w:val="B7A47CEE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30"/>
  </w:num>
  <w:num w:numId="5">
    <w:abstractNumId w:val="25"/>
  </w:num>
  <w:num w:numId="6">
    <w:abstractNumId w:val="15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31"/>
  </w:num>
  <w:num w:numId="12">
    <w:abstractNumId w:val="20"/>
  </w:num>
  <w:num w:numId="13">
    <w:abstractNumId w:val="9"/>
  </w:num>
  <w:num w:numId="14">
    <w:abstractNumId w:val="1"/>
  </w:num>
  <w:num w:numId="15">
    <w:abstractNumId w:val="16"/>
  </w:num>
  <w:num w:numId="16">
    <w:abstractNumId w:val="13"/>
  </w:num>
  <w:num w:numId="17">
    <w:abstractNumId w:val="19"/>
  </w:num>
  <w:num w:numId="18">
    <w:abstractNumId w:val="27"/>
  </w:num>
  <w:num w:numId="19">
    <w:abstractNumId w:val="6"/>
  </w:num>
  <w:num w:numId="20">
    <w:abstractNumId w:val="17"/>
  </w:num>
  <w:num w:numId="21">
    <w:abstractNumId w:val="3"/>
  </w:num>
  <w:num w:numId="22">
    <w:abstractNumId w:val="11"/>
  </w:num>
  <w:num w:numId="23">
    <w:abstractNumId w:val="24"/>
  </w:num>
  <w:num w:numId="24">
    <w:abstractNumId w:val="26"/>
  </w:num>
  <w:num w:numId="25">
    <w:abstractNumId w:val="14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29"/>
  </w:num>
  <w:num w:numId="31">
    <w:abstractNumId w:val="22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708"/>
  <w:autoHyphenation/>
  <w:hyphenationZone w:val="142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76EE"/>
    <w:rsid w:val="00001483"/>
    <w:rsid w:val="00025FAB"/>
    <w:rsid w:val="0003181D"/>
    <w:rsid w:val="000416A6"/>
    <w:rsid w:val="000604B1"/>
    <w:rsid w:val="00066824"/>
    <w:rsid w:val="00072FF8"/>
    <w:rsid w:val="00084D32"/>
    <w:rsid w:val="00085F2D"/>
    <w:rsid w:val="00086810"/>
    <w:rsid w:val="00090BCD"/>
    <w:rsid w:val="000B26BD"/>
    <w:rsid w:val="000C32D5"/>
    <w:rsid w:val="000C7BEA"/>
    <w:rsid w:val="000E4F00"/>
    <w:rsid w:val="00112996"/>
    <w:rsid w:val="00116828"/>
    <w:rsid w:val="00141626"/>
    <w:rsid w:val="00167EF7"/>
    <w:rsid w:val="00171C1E"/>
    <w:rsid w:val="00172013"/>
    <w:rsid w:val="001A365E"/>
    <w:rsid w:val="001A3E1C"/>
    <w:rsid w:val="001B3C1F"/>
    <w:rsid w:val="001E05BB"/>
    <w:rsid w:val="001E46E7"/>
    <w:rsid w:val="001E7537"/>
    <w:rsid w:val="001F2C26"/>
    <w:rsid w:val="002230FE"/>
    <w:rsid w:val="00235721"/>
    <w:rsid w:val="0025581B"/>
    <w:rsid w:val="00272629"/>
    <w:rsid w:val="002A7FB5"/>
    <w:rsid w:val="002C58FC"/>
    <w:rsid w:val="002F3BA8"/>
    <w:rsid w:val="00324739"/>
    <w:rsid w:val="00347486"/>
    <w:rsid w:val="00350F1F"/>
    <w:rsid w:val="00363880"/>
    <w:rsid w:val="003B2C9D"/>
    <w:rsid w:val="00417D93"/>
    <w:rsid w:val="00424818"/>
    <w:rsid w:val="00434773"/>
    <w:rsid w:val="004648BB"/>
    <w:rsid w:val="0049494F"/>
    <w:rsid w:val="004A5C59"/>
    <w:rsid w:val="004B0A69"/>
    <w:rsid w:val="004E0464"/>
    <w:rsid w:val="004E0A1D"/>
    <w:rsid w:val="004F19B1"/>
    <w:rsid w:val="00522BF6"/>
    <w:rsid w:val="00533EA8"/>
    <w:rsid w:val="00541A84"/>
    <w:rsid w:val="005537EE"/>
    <w:rsid w:val="00554CAC"/>
    <w:rsid w:val="00555205"/>
    <w:rsid w:val="00562C63"/>
    <w:rsid w:val="00583189"/>
    <w:rsid w:val="00591899"/>
    <w:rsid w:val="005E6900"/>
    <w:rsid w:val="005F018B"/>
    <w:rsid w:val="006578DA"/>
    <w:rsid w:val="006670A3"/>
    <w:rsid w:val="0068412E"/>
    <w:rsid w:val="00695E47"/>
    <w:rsid w:val="006D09CF"/>
    <w:rsid w:val="006F3FA4"/>
    <w:rsid w:val="00703C56"/>
    <w:rsid w:val="00726018"/>
    <w:rsid w:val="00730EFE"/>
    <w:rsid w:val="0073315B"/>
    <w:rsid w:val="0076056D"/>
    <w:rsid w:val="00764D51"/>
    <w:rsid w:val="0079504B"/>
    <w:rsid w:val="00796868"/>
    <w:rsid w:val="007B061A"/>
    <w:rsid w:val="00803888"/>
    <w:rsid w:val="00810129"/>
    <w:rsid w:val="0082126C"/>
    <w:rsid w:val="00836A99"/>
    <w:rsid w:val="008438BB"/>
    <w:rsid w:val="008711BF"/>
    <w:rsid w:val="00874E49"/>
    <w:rsid w:val="00885E46"/>
    <w:rsid w:val="008A3450"/>
    <w:rsid w:val="008A795C"/>
    <w:rsid w:val="008B17F1"/>
    <w:rsid w:val="008E0718"/>
    <w:rsid w:val="008F3141"/>
    <w:rsid w:val="00903DC1"/>
    <w:rsid w:val="0090597A"/>
    <w:rsid w:val="00921249"/>
    <w:rsid w:val="00926322"/>
    <w:rsid w:val="00987E95"/>
    <w:rsid w:val="009A3361"/>
    <w:rsid w:val="009A36F9"/>
    <w:rsid w:val="00A05FDF"/>
    <w:rsid w:val="00A206BB"/>
    <w:rsid w:val="00A36C63"/>
    <w:rsid w:val="00A540F6"/>
    <w:rsid w:val="00A664F7"/>
    <w:rsid w:val="00A952CF"/>
    <w:rsid w:val="00AA4CF6"/>
    <w:rsid w:val="00AD7236"/>
    <w:rsid w:val="00B42EB7"/>
    <w:rsid w:val="00BA63E9"/>
    <w:rsid w:val="00BB59ED"/>
    <w:rsid w:val="00BC3012"/>
    <w:rsid w:val="00BD209C"/>
    <w:rsid w:val="00C44969"/>
    <w:rsid w:val="00C462AC"/>
    <w:rsid w:val="00C55B9B"/>
    <w:rsid w:val="00C774D1"/>
    <w:rsid w:val="00C86CEE"/>
    <w:rsid w:val="00C876EE"/>
    <w:rsid w:val="00CE50CE"/>
    <w:rsid w:val="00CF1D8A"/>
    <w:rsid w:val="00CF38C0"/>
    <w:rsid w:val="00D06784"/>
    <w:rsid w:val="00D75FE3"/>
    <w:rsid w:val="00D8674B"/>
    <w:rsid w:val="00D94809"/>
    <w:rsid w:val="00DB0E95"/>
    <w:rsid w:val="00DB7413"/>
    <w:rsid w:val="00DE780E"/>
    <w:rsid w:val="00DF3300"/>
    <w:rsid w:val="00E02565"/>
    <w:rsid w:val="00E07AF7"/>
    <w:rsid w:val="00E63F2C"/>
    <w:rsid w:val="00E6744B"/>
    <w:rsid w:val="00E67B80"/>
    <w:rsid w:val="00E92703"/>
    <w:rsid w:val="00EC34D2"/>
    <w:rsid w:val="00EF4183"/>
    <w:rsid w:val="00F51BA0"/>
    <w:rsid w:val="00F80FD5"/>
    <w:rsid w:val="00FA027D"/>
    <w:rsid w:val="00FD06B8"/>
    <w:rsid w:val="00FD7077"/>
    <w:rsid w:val="00FE3004"/>
    <w:rsid w:val="00FE3305"/>
    <w:rsid w:val="00FF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Times New Roman" w:hAnsi="Century Gothic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A7FB5"/>
    <w:pPr>
      <w:spacing w:after="200" w:line="288" w:lineRule="auto"/>
    </w:pPr>
    <w:rPr>
      <w:i/>
      <w:iCs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7FB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b/>
      <w:bCs/>
      <w:color w:val="622423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7FB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b/>
      <w:bCs/>
      <w:color w:val="943634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FB5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b/>
      <w:bCs/>
      <w:color w:val="943634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7FB5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b/>
      <w:bCs/>
      <w:color w:val="94363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7FB5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b/>
      <w:bCs/>
      <w:color w:val="943634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7FB5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color w:val="943634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7FB5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color w:val="943634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A7FB5"/>
    <w:pPr>
      <w:spacing w:before="200" w:after="100" w:line="240" w:lineRule="auto"/>
      <w:contextualSpacing/>
      <w:outlineLvl w:val="7"/>
    </w:pPr>
    <w:rPr>
      <w:color w:val="C0504D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A7FB5"/>
    <w:pPr>
      <w:spacing w:before="200" w:after="100" w:line="240" w:lineRule="auto"/>
      <w:contextualSpacing/>
      <w:outlineLvl w:val="8"/>
    </w:pPr>
    <w:rPr>
      <w:color w:val="C0504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7FB5"/>
    <w:rPr>
      <w:rFonts w:ascii="Century Gothic" w:hAnsi="Century Gothic" w:cs="Times New Roman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A7FB5"/>
    <w:rPr>
      <w:rFonts w:ascii="Century Gothic" w:hAnsi="Century Gothic" w:cs="Times New Roman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A7FB5"/>
    <w:rPr>
      <w:rFonts w:ascii="Century Gothic" w:hAnsi="Century Gothic" w:cs="Times New Roman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A7FB5"/>
    <w:rPr>
      <w:rFonts w:ascii="Century Gothic" w:hAnsi="Century Gothic" w:cs="Times New Roman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A7FB5"/>
    <w:rPr>
      <w:rFonts w:ascii="Century Gothic" w:hAnsi="Century Gothic" w:cs="Times New Roman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A7FB5"/>
    <w:rPr>
      <w:rFonts w:ascii="Century Gothic" w:hAnsi="Century Gothic" w:cs="Times New Roman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A7FB5"/>
    <w:rPr>
      <w:rFonts w:ascii="Century Gothic" w:hAnsi="Century Gothic" w:cs="Times New Roman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A7FB5"/>
    <w:rPr>
      <w:rFonts w:ascii="Century Gothic" w:hAnsi="Century Gothic" w:cs="Times New Roman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A7FB5"/>
    <w:rPr>
      <w:rFonts w:ascii="Century Gothic" w:hAnsi="Century Gothic" w:cs="Times New Roman"/>
      <w:i/>
      <w:iCs/>
      <w:color w:val="C0504D"/>
      <w:sz w:val="20"/>
      <w:szCs w:val="20"/>
    </w:rPr>
  </w:style>
  <w:style w:type="paragraph" w:styleId="ListParagraph">
    <w:name w:val="List Paragraph"/>
    <w:basedOn w:val="Normal"/>
    <w:uiPriority w:val="99"/>
    <w:qFormat/>
    <w:rsid w:val="002A7FB5"/>
    <w:pPr>
      <w:ind w:left="720"/>
      <w:contextualSpacing/>
    </w:pPr>
  </w:style>
  <w:style w:type="table" w:styleId="TableGrid">
    <w:name w:val="Table Grid"/>
    <w:basedOn w:val="TableNormal"/>
    <w:uiPriority w:val="99"/>
    <w:rsid w:val="0092124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9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686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2A7FB5"/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2A7FB5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color w:val="FFFFFF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2A7FB5"/>
    <w:rPr>
      <w:rFonts w:ascii="Century Gothic" w:hAnsi="Century Gothic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7FB5"/>
    <w:pPr>
      <w:pBdr>
        <w:bottom w:val="dotted" w:sz="8" w:space="10" w:color="C0504D"/>
      </w:pBdr>
      <w:spacing w:before="200" w:after="900" w:line="240" w:lineRule="auto"/>
      <w:jc w:val="center"/>
    </w:pPr>
    <w:rPr>
      <w:color w:val="62242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7FB5"/>
    <w:rPr>
      <w:rFonts w:ascii="Century Gothic" w:hAnsi="Century Gothic" w:cs="Times New Roman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2A7FB5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2A7FB5"/>
    <w:rPr>
      <w:rFonts w:ascii="Century Gothic" w:hAnsi="Century Gothic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2A7FB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99"/>
    <w:qFormat/>
    <w:rsid w:val="002A7FB5"/>
    <w:rPr>
      <w:i w:val="0"/>
      <w:iCs w:val="0"/>
      <w:color w:val="943634"/>
    </w:rPr>
  </w:style>
  <w:style w:type="character" w:customStyle="1" w:styleId="QuoteChar">
    <w:name w:val="Quote Char"/>
    <w:basedOn w:val="DefaultParagraphFont"/>
    <w:link w:val="Quote"/>
    <w:uiPriority w:val="99"/>
    <w:locked/>
    <w:rsid w:val="002A7FB5"/>
    <w:rPr>
      <w:rFonts w:cs="Times New Roman"/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A7FB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b/>
      <w:bCs/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A7FB5"/>
    <w:rPr>
      <w:rFonts w:ascii="Century Gothic" w:hAnsi="Century Gothic" w:cs="Times New Roman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2A7FB5"/>
    <w:rPr>
      <w:rFonts w:ascii="Century Gothic" w:hAnsi="Century Gothic"/>
      <w:i/>
      <w:color w:val="C0504D"/>
    </w:rPr>
  </w:style>
  <w:style w:type="character" w:styleId="IntenseEmphasis">
    <w:name w:val="Intense Emphasis"/>
    <w:basedOn w:val="DefaultParagraphFont"/>
    <w:uiPriority w:val="99"/>
    <w:qFormat/>
    <w:rsid w:val="002A7FB5"/>
    <w:rPr>
      <w:rFonts w:ascii="Century Gothic" w:hAnsi="Century Gothic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2A7FB5"/>
    <w:rPr>
      <w:i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2A7FB5"/>
    <w:rPr>
      <w:b/>
      <w:i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2A7FB5"/>
    <w:rPr>
      <w:rFonts w:ascii="Century Gothic" w:hAnsi="Century Gothic"/>
      <w:b/>
      <w:i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2A7FB5"/>
    <w:pPr>
      <w:outlineLvl w:val="9"/>
    </w:pPr>
  </w:style>
  <w:style w:type="character" w:styleId="Hyperlink">
    <w:name w:val="Hyperlink"/>
    <w:basedOn w:val="DefaultParagraphFont"/>
    <w:uiPriority w:val="99"/>
    <w:rsid w:val="00FA027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SINAVLAR%20FAHR&#304;\SINAV%20&#350;ABLONU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SINAV ŞABLONU.dotx</Template>
  <TotalTime>15</TotalTime>
  <Pages>1</Pages>
  <Words>494</Words>
  <Characters>2817</Characters>
  <Application>Microsoft Office Outlook</Application>
  <DocSecurity>0</DocSecurity>
  <Lines>0</Lines>
  <Paragraphs>0</Paragraphs>
  <ScaleCrop>false</ScaleCrop>
  <Company>fb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</dc:creator>
  <cp:keywords/>
  <dc:description/>
  <cp:lastModifiedBy>edanur</cp:lastModifiedBy>
  <cp:revision>4</cp:revision>
  <cp:lastPrinted>2010-04-29T20:13:00Z</cp:lastPrinted>
  <dcterms:created xsi:type="dcterms:W3CDTF">2010-04-30T18:31:00Z</dcterms:created>
  <dcterms:modified xsi:type="dcterms:W3CDTF">2010-09-03T15:53:00Z</dcterms:modified>
</cp:coreProperties>
</file>